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64D57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 w:rsidRPr="00F64D57">
        <w:rPr>
          <w:rFonts w:eastAsia="Times New Roman"/>
          <w:lang w:val="en-US" w:eastAsia="pl-PL"/>
        </w:rPr>
        <w:t>Zał</w:t>
      </w:r>
      <w:proofErr w:type="spellEnd"/>
      <w:r w:rsidRPr="00F64D57">
        <w:rPr>
          <w:rFonts w:eastAsia="Times New Roman"/>
          <w:lang w:val="en-US" w:eastAsia="pl-PL"/>
        </w:rPr>
        <w:t>. nr</w:t>
      </w:r>
      <w:r w:rsidR="00551CD3" w:rsidRPr="00F64D57">
        <w:rPr>
          <w:rFonts w:eastAsia="Times New Roman"/>
          <w:lang w:val="en-US" w:eastAsia="pl-PL"/>
        </w:rPr>
        <w:t xml:space="preserve"> </w:t>
      </w:r>
      <w:r w:rsidR="00D3768E" w:rsidRPr="00F64D57">
        <w:rPr>
          <w:rFonts w:eastAsia="Times New Roman"/>
          <w:lang w:val="en-US" w:eastAsia="pl-PL"/>
        </w:rPr>
        <w:t>5</w:t>
      </w:r>
      <w:r w:rsidR="00551CD3" w:rsidRPr="00F64D57">
        <w:rPr>
          <w:rFonts w:eastAsia="Times New Roman"/>
          <w:lang w:val="en-US" w:eastAsia="pl-PL"/>
        </w:rPr>
        <w:t xml:space="preserve"> </w:t>
      </w:r>
      <w:r w:rsidRPr="00F64D57">
        <w:rPr>
          <w:rFonts w:eastAsia="Times New Roman"/>
          <w:lang w:val="en-US" w:eastAsia="pl-PL"/>
        </w:rPr>
        <w:t xml:space="preserve">do </w:t>
      </w:r>
      <w:r w:rsidR="00A407D8" w:rsidRPr="00F64D57">
        <w:rPr>
          <w:rFonts w:eastAsia="Times New Roman"/>
          <w:lang w:val="en-US" w:eastAsia="pl-PL"/>
        </w:rPr>
        <w:t>ZW</w:t>
      </w:r>
      <w:r w:rsidR="00686555" w:rsidRPr="00F64D57">
        <w:rPr>
          <w:rFonts w:eastAsia="Times New Roman"/>
          <w:lang w:val="en-US" w:eastAsia="pl-PL"/>
        </w:rPr>
        <w:t xml:space="preserve"> </w:t>
      </w:r>
      <w:r w:rsidR="006A103E" w:rsidRPr="00F64D57">
        <w:rPr>
          <w:rFonts w:eastAsia="Times New Roman"/>
          <w:lang w:val="en-US" w:eastAsia="pl-PL"/>
        </w:rPr>
        <w:t>16</w:t>
      </w:r>
      <w:r w:rsidR="00686555" w:rsidRPr="00F64D57">
        <w:rPr>
          <w:rFonts w:eastAsia="Times New Roman"/>
          <w:lang w:val="en-US" w:eastAsia="pl-PL"/>
        </w:rPr>
        <w:t>/20</w:t>
      </w:r>
      <w:r w:rsidR="000F1A1A" w:rsidRPr="00F64D57">
        <w:rPr>
          <w:rFonts w:eastAsia="Times New Roman"/>
          <w:lang w:val="en-US" w:eastAsia="pl-PL"/>
        </w:rPr>
        <w:t>20</w:t>
      </w:r>
      <w:r w:rsidR="00A407D8" w:rsidRPr="00F64D57">
        <w:rPr>
          <w:rFonts w:eastAsia="Times New Roman"/>
          <w:lang w:val="en-US"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64D5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6F7DD7" w:rsidP="002F4E3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6F7DD7">
              <w:rPr>
                <w:rFonts w:eastAsia="Times New Roman"/>
                <w:lang w:val="en-US" w:eastAsia="pl-PL"/>
              </w:rPr>
              <w:t>FACULTY OF COMPUTER SCIENCE AND MANAGEMENT / DEPARTMENT OF OPERATIONS RESEARCH AND BUSINESS INTELLIGENCE</w:t>
            </w:r>
          </w:p>
          <w:p w:rsidR="003C337D" w:rsidRPr="00F64D57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F64D57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F64D5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64D57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64D57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>Technologie</w:t>
            </w:r>
            <w:proofErr w:type="spellEnd"/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>internetowe</w:t>
            </w:r>
            <w:proofErr w:type="spellEnd"/>
          </w:p>
          <w:p w:rsidR="00551CD3" w:rsidRPr="00F64D5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64D57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64D57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>Internet Technologies</w:t>
            </w:r>
          </w:p>
          <w:p w:rsidR="00551CD3" w:rsidRPr="00F64D5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proofErr w:type="spellStart"/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>Inżynieria</w:t>
            </w:r>
            <w:proofErr w:type="spellEnd"/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>zarządzania</w:t>
            </w:r>
            <w:proofErr w:type="spellEnd"/>
          </w:p>
          <w:p w:rsidR="00551CD3" w:rsidRPr="006F7DD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6F7DD7">
              <w:rPr>
                <w:rFonts w:eastAsia="Times New Roman"/>
                <w:b/>
                <w:bCs/>
                <w:lang w:eastAsia="pl-PL"/>
              </w:rPr>
              <w:t xml:space="preserve">Specialization (if applicable): </w:t>
            </w:r>
            <w:r w:rsidR="00391965" w:rsidRPr="006F7DD7">
              <w:rPr>
                <w:rFonts w:eastAsia="Times New Roman"/>
                <w:b/>
                <w:bCs/>
                <w:lang w:eastAsia="pl-PL"/>
              </w:rPr>
              <w:t>Zastosowania IT w biznesie, Ogólnotechniczna</w:t>
            </w:r>
          </w:p>
          <w:p w:rsidR="003C337D" w:rsidRPr="00F64D57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b/>
                <w:bCs/>
                <w:lang w:val="en-US" w:eastAsia="pl-PL"/>
              </w:rPr>
              <w:t>level, full-time</w:t>
            </w:r>
          </w:p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91965" w:rsidRPr="00F64D57">
              <w:rPr>
                <w:rFonts w:eastAsia="Times New Roman"/>
                <w:b/>
                <w:bCs/>
                <w:lang w:val="en-US" w:eastAsia="pl-PL"/>
              </w:rPr>
              <w:t>IZZ1104</w:t>
            </w:r>
          </w:p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6"/>
        <w:gridCol w:w="1121"/>
        <w:gridCol w:w="775"/>
        <w:gridCol w:w="1261"/>
        <w:gridCol w:w="751"/>
        <w:gridCol w:w="1121"/>
      </w:tblGrid>
      <w:tr w:rsidR="007F7B5C" w:rsidRPr="00F64D5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7F7B5C" w:rsidRPr="00F64D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F64D57">
              <w:rPr>
                <w:rFonts w:eastAsia="Times New Roman"/>
                <w:sz w:val="22"/>
                <w:lang w:val="en-US" w:eastAsia="pl-PL"/>
              </w:rPr>
              <w:t>ZZU</w:t>
            </w:r>
            <w:r w:rsidRPr="00F64D57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15</w:t>
            </w:r>
          </w:p>
        </w:tc>
      </w:tr>
      <w:tr w:rsidR="007F7B5C" w:rsidRPr="00F64D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F64D57">
              <w:rPr>
                <w:rFonts w:eastAsia="Times New Roman"/>
                <w:sz w:val="22"/>
                <w:lang w:val="en-US" w:eastAsia="pl-PL"/>
              </w:rPr>
              <w:t>CNPS</w:t>
            </w:r>
            <w:r w:rsidRPr="00F64D57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  <w:tr w:rsidR="007F7B5C" w:rsidRPr="00F64D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sz w:val="20"/>
                <w:lang w:val="en-US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sz w:val="20"/>
                <w:lang w:val="en-US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sz w:val="20"/>
                <w:lang w:val="en-US" w:eastAsia="pl-PL"/>
              </w:rPr>
              <w:t>crediting with grade</w:t>
            </w:r>
          </w:p>
        </w:tc>
      </w:tr>
      <w:tr w:rsidR="007F7B5C" w:rsidRPr="00C4322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7F7B5C" w:rsidRPr="00F64D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1</w:t>
            </w:r>
          </w:p>
        </w:tc>
      </w:tr>
      <w:tr w:rsidR="007F7B5C" w:rsidRPr="00F64D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 w:rsidRPr="00F64D57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F64D57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1</w:t>
            </w:r>
          </w:p>
        </w:tc>
      </w:tr>
      <w:tr w:rsidR="007F7B5C" w:rsidRPr="00F64D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F64D57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 w:rsidRPr="00F64D57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F64D57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 w:rsidRPr="00F64D57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 w:rsidRPr="00F64D57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 w:rsidRPr="00F64D57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 w:rsidRPr="00F64D57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551CD3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3228" w:rsidRDefault="00391965" w:rsidP="0039196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43228">
              <w:rPr>
                <w:rFonts w:eastAsia="Times New Roman"/>
                <w:b/>
                <w:lang w:val="en-US" w:eastAsia="pl-PL"/>
              </w:rPr>
              <w:t>0,5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F64D57">
        <w:rPr>
          <w:rFonts w:eastAsia="Times New Roman"/>
          <w:sz w:val="12"/>
          <w:lang w:val="en-US" w:eastAsia="pl-PL"/>
        </w:rPr>
        <w:t xml:space="preserve">*delete as </w:t>
      </w:r>
      <w:r w:rsidR="00232C07" w:rsidRPr="00F64D57">
        <w:rPr>
          <w:rFonts w:eastAsia="Times New Roman"/>
          <w:sz w:val="12"/>
          <w:lang w:val="en-US"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64D5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F64D57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F64D57" w:rsidRDefault="0039196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lang w:val="en-US" w:eastAsia="pl-PL"/>
              </w:rPr>
              <w:t>None</w:t>
            </w:r>
            <w:r w:rsidR="00551CD3" w:rsidRPr="00F64D57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F64D57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4322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F64D5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391965" w:rsidRPr="00F64D57" w:rsidRDefault="00391965" w:rsidP="00391965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C1 Acquire knowledge and skills in the field of functioning and capabilities of modern information and Internet technologies.</w:t>
            </w:r>
          </w:p>
          <w:p w:rsidR="00551CD3" w:rsidRPr="00F64D57" w:rsidRDefault="00391965" w:rsidP="003919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C2 Acquire knowledge and skills in the field of applications of Internet technologies in supporting the management of modern organization and in the engineer-manager job.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43228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F64D5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F64D5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lang w:val="en-US" w:eastAsia="pl-PL"/>
              </w:rPr>
              <w:t>PE</w:t>
            </w:r>
            <w:r w:rsidR="0009548D" w:rsidRPr="00F64D57">
              <w:rPr>
                <w:rFonts w:eastAsia="Times New Roman"/>
                <w:lang w:val="en-US" w:eastAsia="pl-PL"/>
              </w:rPr>
              <w:t>U</w:t>
            </w:r>
            <w:r w:rsidRPr="00F64D57">
              <w:rPr>
                <w:rFonts w:eastAsia="Times New Roman"/>
                <w:lang w:val="en-US" w:eastAsia="pl-PL"/>
              </w:rPr>
              <w:t>_W</w:t>
            </w:r>
            <w:r w:rsidR="00551CD3" w:rsidRPr="00F64D57">
              <w:rPr>
                <w:rFonts w:eastAsia="Times New Roman"/>
                <w:lang w:val="en-US" w:eastAsia="pl-PL"/>
              </w:rPr>
              <w:t>01</w:t>
            </w:r>
            <w:r w:rsidR="00391965" w:rsidRPr="00F64D57">
              <w:rPr>
                <w:rFonts w:eastAsia="Times New Roman"/>
                <w:lang w:val="en-US" w:eastAsia="pl-PL"/>
              </w:rPr>
              <w:t xml:space="preserve"> Has knowledge of the fundamentals of computer networks, Internet and cloud technologies and their applications in organizations and in the engineer-manager job.</w:t>
            </w:r>
          </w:p>
          <w:p w:rsidR="00551CD3" w:rsidRPr="00F64D5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F64D5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lang w:val="en-US" w:eastAsia="pl-PL"/>
              </w:rPr>
              <w:t>PE</w:t>
            </w:r>
            <w:r w:rsidR="0009548D" w:rsidRPr="00F64D57">
              <w:rPr>
                <w:rFonts w:eastAsia="Times New Roman"/>
                <w:lang w:val="en-US" w:eastAsia="pl-PL"/>
              </w:rPr>
              <w:t>U_</w:t>
            </w:r>
            <w:r w:rsidRPr="00F64D57">
              <w:rPr>
                <w:rFonts w:eastAsia="Times New Roman"/>
                <w:lang w:val="en-US" w:eastAsia="pl-PL"/>
              </w:rPr>
              <w:t>U</w:t>
            </w:r>
            <w:r w:rsidR="00551CD3" w:rsidRPr="00F64D57">
              <w:rPr>
                <w:rFonts w:eastAsia="Times New Roman"/>
                <w:lang w:val="en-US" w:eastAsia="pl-PL"/>
              </w:rPr>
              <w:t>01</w:t>
            </w:r>
            <w:r w:rsidR="00391965" w:rsidRPr="00F64D57">
              <w:rPr>
                <w:rFonts w:eastAsia="Times New Roman"/>
                <w:lang w:val="en-US" w:eastAsia="pl-PL"/>
              </w:rPr>
              <w:t xml:space="preserve"> Can obtain information necessary to identify modern technologies, can compare suppliers' offers on the market and match them to the needs of the organization.</w:t>
            </w:r>
          </w:p>
          <w:p w:rsidR="00551CD3" w:rsidRPr="00F64D57" w:rsidRDefault="00AA13D5" w:rsidP="002260C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lang w:val="en-US" w:eastAsia="pl-PL"/>
              </w:rPr>
              <w:t>PE</w:t>
            </w:r>
            <w:r w:rsidR="0009548D" w:rsidRPr="00F64D57">
              <w:rPr>
                <w:rFonts w:eastAsia="Times New Roman"/>
                <w:lang w:val="en-US" w:eastAsia="pl-PL"/>
              </w:rPr>
              <w:t>U_</w:t>
            </w:r>
            <w:r w:rsidRPr="00F64D57">
              <w:rPr>
                <w:rFonts w:eastAsia="Times New Roman"/>
                <w:lang w:val="en-US" w:eastAsia="pl-PL"/>
              </w:rPr>
              <w:t>U</w:t>
            </w:r>
            <w:r w:rsidR="00551CD3" w:rsidRPr="00F64D57">
              <w:rPr>
                <w:rFonts w:eastAsia="Times New Roman"/>
                <w:lang w:val="en-US" w:eastAsia="pl-PL"/>
              </w:rPr>
              <w:t>02</w:t>
            </w:r>
            <w:r w:rsidR="00391965" w:rsidRPr="00F64D57">
              <w:rPr>
                <w:rFonts w:eastAsia="Times New Roman"/>
                <w:lang w:val="en-US" w:eastAsia="pl-PL"/>
              </w:rPr>
              <w:t xml:space="preserve"> Can identify the features, advantages, disadvantages and applications of existing Internet and cloud technologies and can implement selected solutions to support the functioning of organizations and engineer-manager job</w:t>
            </w:r>
            <w:r w:rsidR="002260CB" w:rsidRPr="00F64D57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F64D5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>PROGRAMME CONTENT</w:t>
            </w:r>
          </w:p>
        </w:tc>
      </w:tr>
      <w:tr w:rsidR="00551CD3" w:rsidRPr="00F64D5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lastRenderedPageBreak/>
              <w:t>L</w:t>
            </w:r>
            <w:r w:rsidR="00551CD3" w:rsidRPr="00F64D57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FA2E7A">
            <w:pPr>
              <w:rPr>
                <w:b/>
                <w:sz w:val="18"/>
                <w:szCs w:val="18"/>
                <w:lang w:val="en-US"/>
              </w:rPr>
            </w:pPr>
            <w:r w:rsidRPr="00F64D57">
              <w:rPr>
                <w:b/>
                <w:sz w:val="18"/>
                <w:szCs w:val="18"/>
                <w:lang w:val="en-US"/>
              </w:rPr>
              <w:t>Number of hours</w:t>
            </w:r>
          </w:p>
        </w:tc>
      </w:tr>
      <w:tr w:rsidR="00551CD3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="00551CD3"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003C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Introduction to the lecture. Discussing the conditions of obtaining credit.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551CD3"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003C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Computer networks, network protocols, Internet, network diagnostics.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551CD3" w:rsidRPr="00F64D57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003C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Security of communications, data, networks. Electronic signature.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="00551CD3"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003C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Client-server and three-layer architecture. Web applications. Server hosting and domain registration services.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="00551CD3"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003C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Application servers, platforms and tools for launching and programming web applications. Network databases.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003C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003C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Internet technologies of e-commerce and e-economy; EDI.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03CEE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03CEE" w:rsidRPr="00F64D57" w:rsidRDefault="00003C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03CEE" w:rsidRPr="00F64D57" w:rsidRDefault="00003CE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Overview of features and applications of web and cloud applications and services in management and in the engineer's job.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3CEE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03CEE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03CEE" w:rsidRPr="00F64D57" w:rsidRDefault="00003CE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03CEE" w:rsidRPr="00F64D57" w:rsidRDefault="00A27BA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Crediting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3CEE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4D57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003CEE" w:rsidP="00003C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F64D5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sz w:val="22"/>
                <w:lang w:val="en-US" w:eastAsia="pl-PL"/>
              </w:rPr>
              <w:t>L</w:t>
            </w:r>
            <w:r w:rsidR="00551CD3" w:rsidRPr="00F64D57">
              <w:rPr>
                <w:rFonts w:eastAsia="Times New Roman"/>
                <w:b/>
                <w:bCs/>
                <w:sz w:val="22"/>
                <w:lang w:val="en-US"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F64D5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F64D57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Discussion of laboratory tasks, credit conditions, working environment and safety rules in the computer lab.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F64D5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F64D57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Task 1: computer network diagnostics; secure communications.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F64D57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Task 1: presentation of students and discussion of results.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F64D57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sz w:val="22"/>
                <w:lang w:val="en-US"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Task 2: application servers, hosting services, programming tools.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F64D57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sz w:val="22"/>
                <w:lang w:val="en-US"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Task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: presentation of students and discussion of results.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BB1FE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Task 3: individual or team project in the field of Internet technologies (web application, cloud service, e-commerce etc.).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</w:tr>
      <w:tr w:rsidR="00BB1FED" w:rsidRPr="00F64D5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BB1FED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F64D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Task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: presentation of students and discussion of results.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551CD3" w:rsidRPr="00F64D5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sz w:val="22"/>
                <w:lang w:val="en-US" w:eastAsia="pl-PL"/>
              </w:rPr>
              <w:t>S</w:t>
            </w:r>
            <w:r w:rsidR="00551CD3" w:rsidRPr="00F64D57">
              <w:rPr>
                <w:rFonts w:eastAsia="Times New Roman"/>
                <w:b/>
                <w:bCs/>
                <w:sz w:val="22"/>
                <w:lang w:val="en-US"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r w:rsidR="00A549F1" w:rsidRPr="00F64D57">
              <w:rPr>
                <w:rFonts w:eastAsia="Times New Roman"/>
                <w:sz w:val="22"/>
                <w:szCs w:val="22"/>
                <w:lang w:val="en-US" w:eastAsia="pl-PL"/>
              </w:rPr>
              <w:t>in</w:t>
            </w:r>
            <w:proofErr w:type="spellEnd"/>
            <w:r w:rsidR="00AA13D5"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9F5CE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F5CE7">
              <w:rPr>
                <w:rFonts w:eastAsia="Times New Roman"/>
                <w:sz w:val="22"/>
                <w:szCs w:val="22"/>
                <w:lang w:val="en-US" w:eastAsia="pl-PL"/>
              </w:rPr>
              <w:t>Introduction to the seminar. Discussing the conditions of obtaining credit. Assignment of topics for presentation</w:t>
            </w:r>
            <w:r w:rsidR="004244A5">
              <w:rPr>
                <w:rFonts w:eastAsia="Times New Roman"/>
                <w:sz w:val="22"/>
                <w:szCs w:val="22"/>
                <w:lang w:val="en-US" w:eastAsia="pl-PL"/>
              </w:rPr>
              <w:t>s</w:t>
            </w:r>
            <w:r w:rsidRPr="009F5CE7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r w:rsidR="00A549F1" w:rsidRPr="00F64D57">
              <w:rPr>
                <w:rFonts w:eastAsia="Times New Roman"/>
                <w:sz w:val="22"/>
                <w:szCs w:val="22"/>
                <w:lang w:val="en-US" w:eastAsia="pl-PL"/>
              </w:rPr>
              <w:t>in</w:t>
            </w:r>
            <w:proofErr w:type="spellEnd"/>
            <w:r w:rsidR="00AA13D5"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4244A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 xml:space="preserve">Computer networks - network devices, VPN, access control and traffic filtering, monitoring and blocking access to non-work related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websites.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r w:rsidR="00A549F1" w:rsidRPr="00F64D57">
              <w:rPr>
                <w:rFonts w:eastAsia="Times New Roman"/>
                <w:sz w:val="22"/>
                <w:szCs w:val="22"/>
                <w:lang w:val="en-US" w:eastAsia="pl-PL"/>
              </w:rPr>
              <w:t>in</w:t>
            </w:r>
            <w:proofErr w:type="spellEnd"/>
            <w:r w:rsidR="00AA13D5"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4244A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 xml:space="preserve">Security - monitoring of facilities, employees, infrastructure, </w:t>
            </w:r>
            <w:proofErr w:type="spellStart"/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>WiFi</w:t>
            </w:r>
            <w:proofErr w:type="spellEnd"/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GSM traffic, communication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s,</w:t>
            </w: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 xml:space="preserve"> documentation; security policy.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B1FED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BB1FE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Semin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4244A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>Communication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s</w:t>
            </w: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 xml:space="preserve"> - Internet electronic communication technologies, audio/video transmissions, teleconferences, VoIP Internet telephony.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B1FED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BB1FE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Semin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4244A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 xml:space="preserve">Remote and group work - Internet technologies of remote work, virtual environments and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team</w:t>
            </w: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>work support.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B1FED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BB1FE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Semin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4244A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>E-economy - e-business and e-society in Poland and worldwide. Social networks in management and marketing. Website positioning.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B1FED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BB1FE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Semin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4244A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>Applications - web, cloud and mobile applications in engineer and managerial jobs.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FED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BB1FE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Semin</w:t>
            </w:r>
            <w:proofErr w:type="spellEnd"/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4244A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244A5">
              <w:rPr>
                <w:rFonts w:eastAsia="Times New Roman"/>
                <w:sz w:val="22"/>
                <w:szCs w:val="22"/>
                <w:lang w:val="en-US" w:eastAsia="pl-PL"/>
              </w:rPr>
              <w:t>Trends - directions of Internet technologies development, e.g. Internet of things (IoT), digital currency etc.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64D57" w:rsidTr="00BB1FE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F64D57" w:rsidP="00BB1FE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4D57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64D5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28" w:rsidRDefault="00C43228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</w:p>
          <w:p w:rsidR="00C43228" w:rsidRDefault="00C43228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F64D57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bookmarkStart w:id="12" w:name="_GoBack"/>
            <w:bookmarkEnd w:id="12"/>
            <w:r w:rsidRPr="00F64D57">
              <w:rPr>
                <w:rFonts w:eastAsia="Times New Roman"/>
                <w:b/>
                <w:bCs/>
                <w:lang w:val="en-US" w:eastAsia="pl-PL"/>
              </w:rPr>
              <w:lastRenderedPageBreak/>
              <w:t>TEACHING TOOLS USED</w:t>
            </w:r>
          </w:p>
        </w:tc>
      </w:tr>
      <w:tr w:rsidR="00551CD3" w:rsidRPr="00C4322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517A" w:rsidRPr="003A517A" w:rsidRDefault="003A517A" w:rsidP="003A51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A517A">
              <w:rPr>
                <w:rFonts w:eastAsia="Times New Roman"/>
                <w:lang w:val="en-US" w:eastAsia="pl-PL"/>
              </w:rPr>
              <w:lastRenderedPageBreak/>
              <w:t>N1. Traditional lecture using multimedia presentations and videos</w:t>
            </w:r>
          </w:p>
          <w:p w:rsidR="003A517A" w:rsidRPr="003A517A" w:rsidRDefault="003A517A" w:rsidP="003A51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A517A">
              <w:rPr>
                <w:rFonts w:eastAsia="Times New Roman"/>
                <w:lang w:val="en-US" w:eastAsia="pl-PL"/>
              </w:rPr>
              <w:t>N2. Task lists to be performed individually or in teams, in the computer lab and at home</w:t>
            </w:r>
          </w:p>
          <w:p w:rsidR="003A517A" w:rsidRPr="003A517A" w:rsidRDefault="003A517A" w:rsidP="003A51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A517A">
              <w:rPr>
                <w:rFonts w:eastAsia="Times New Roman"/>
                <w:lang w:val="en-US" w:eastAsia="pl-PL"/>
              </w:rPr>
              <w:t>N3. Discussion of the effects (or reasons of failure) during the presentation of the student's work results</w:t>
            </w:r>
          </w:p>
          <w:p w:rsidR="00551CD3" w:rsidRPr="00F64D57" w:rsidRDefault="003A517A" w:rsidP="003A51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A517A">
              <w:rPr>
                <w:rFonts w:eastAsia="Times New Roman"/>
                <w:lang w:val="en-US" w:eastAsia="pl-PL"/>
              </w:rPr>
              <w:t>N4. Presentation of slides or software and discussion on technological issues</w:t>
            </w:r>
          </w:p>
        </w:tc>
      </w:tr>
    </w:tbl>
    <w:p w:rsidR="00551CD3" w:rsidRPr="00F64D57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F64D57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 w:rsidRPr="00F64D57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F64D57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 w:rsidRPr="00F64D57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F64D57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4"/>
        <w:gridCol w:w="2036"/>
        <w:gridCol w:w="5825"/>
      </w:tblGrid>
      <w:tr w:rsidR="00551CD3" w:rsidRPr="00C43228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F64D57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F64D5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64D57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 w:rsidRPr="00F64D57">
              <w:rPr>
                <w:rFonts w:eastAsia="Times New Roman"/>
                <w:lang w:val="en-US" w:eastAsia="pl-PL"/>
              </w:rPr>
              <w:t>P</w:t>
            </w:r>
            <w:r w:rsidRPr="00F64D57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09548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>Learning outcomes</w:t>
            </w:r>
            <w:r w:rsidR="00551CD3" w:rsidRPr="00F64D57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232C07" w:rsidRPr="00F64D57">
              <w:rPr>
                <w:rFonts w:eastAsia="Times New Roman"/>
                <w:sz w:val="22"/>
                <w:lang w:val="en-US" w:eastAsia="pl-PL"/>
              </w:rPr>
              <w:t>code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 w:rsidRPr="00F64D57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 w:rsidRPr="00F64D57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 w:rsidRPr="00F64D57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51CD3" w:rsidRPr="00F64D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test</w:t>
            </w:r>
          </w:p>
        </w:tc>
      </w:tr>
      <w:tr w:rsidR="00551CD3" w:rsidRPr="00C4322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E063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0639C">
              <w:t>PEK_W01, PEK_U01, 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Evaluation of the results of the tasks and understanding of their issues (during the presentation and discussion of the results)</w:t>
            </w:r>
          </w:p>
        </w:tc>
      </w:tr>
      <w:tr w:rsidR="00551CD3" w:rsidRPr="00C4322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t>PEK_W01, 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Evaluation of task reports (way of performing tasks and final conclusions)</w:t>
            </w:r>
          </w:p>
        </w:tc>
      </w:tr>
      <w:tr w:rsidR="00E0639C" w:rsidRPr="00C4322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E0639C">
            <w:pPr>
              <w:rPr>
                <w:rFonts w:eastAsia="Times New Roman"/>
                <w:lang w:val="en-US" w:eastAsia="pl-PL"/>
              </w:rPr>
            </w:pPr>
            <w:r w:rsidRPr="00E0639C">
              <w:t>PEK_W01,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Evaluation of preparation, presentation and discussion</w:t>
            </w:r>
          </w:p>
        </w:tc>
      </w:tr>
      <w:tr w:rsidR="00E0639C" w:rsidRPr="00C4322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F5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0639C">
              <w:rPr>
                <w:rFonts w:eastAsia="Times New Roman"/>
                <w:lang w:eastAsia="pl-PL"/>
              </w:rPr>
              <w:t>PEK_W01, PEK_U01, 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Bonus for excellence and i</w:t>
            </w:r>
            <w:r>
              <w:rPr>
                <w:rFonts w:eastAsia="Times New Roman"/>
                <w:lang w:val="en-US" w:eastAsia="pl-PL"/>
              </w:rPr>
              <w:t>nvolvement</w:t>
            </w:r>
          </w:p>
        </w:tc>
      </w:tr>
      <w:tr w:rsidR="00E0639C" w:rsidRPr="00F64D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F6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39C" w:rsidRPr="00E0639C" w:rsidRDefault="00E06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Class attendance</w:t>
            </w:r>
          </w:p>
        </w:tc>
      </w:tr>
      <w:tr w:rsidR="00551CD3" w:rsidRPr="00C43228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639C" w:rsidRPr="00E0639C" w:rsidRDefault="00E0639C" w:rsidP="00E063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P = 0,8*F1 + 0,2*F6 (</w:t>
            </w:r>
            <w:r>
              <w:rPr>
                <w:rFonts w:eastAsia="Times New Roman"/>
                <w:lang w:val="en-US" w:eastAsia="pl-PL"/>
              </w:rPr>
              <w:t>lecture</w:t>
            </w:r>
            <w:r w:rsidRPr="00E0639C">
              <w:rPr>
                <w:rFonts w:eastAsia="Times New Roman"/>
                <w:lang w:val="en-US" w:eastAsia="pl-PL"/>
              </w:rPr>
              <w:t>)</w:t>
            </w:r>
          </w:p>
          <w:p w:rsidR="00E0639C" w:rsidRPr="00E0639C" w:rsidRDefault="00E0639C" w:rsidP="00E063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P = (0,4*F2 + 0,4*F3 + 0,2*F5)*F6 (laborator</w:t>
            </w:r>
            <w:r>
              <w:rPr>
                <w:rFonts w:eastAsia="Times New Roman"/>
                <w:lang w:val="en-US" w:eastAsia="pl-PL"/>
              </w:rPr>
              <w:t>y</w:t>
            </w:r>
            <w:r w:rsidRPr="00E0639C">
              <w:rPr>
                <w:rFonts w:eastAsia="Times New Roman"/>
                <w:lang w:val="en-US" w:eastAsia="pl-PL"/>
              </w:rPr>
              <w:t>)</w:t>
            </w:r>
          </w:p>
          <w:p w:rsidR="00551CD3" w:rsidRPr="00E0639C" w:rsidRDefault="00E0639C" w:rsidP="00E063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0639C">
              <w:rPr>
                <w:rFonts w:eastAsia="Times New Roman"/>
                <w:lang w:val="en-US" w:eastAsia="pl-PL"/>
              </w:rPr>
              <w:t>P = (0,8*F4 + 0,2*F5)*F6 (seminar)</w:t>
            </w:r>
          </w:p>
        </w:tc>
      </w:tr>
    </w:tbl>
    <w:p w:rsidR="00551CD3" w:rsidRPr="00F64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64D5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E0639C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7DD7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6F7DD7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E0639C" w:rsidRDefault="00E0639C" w:rsidP="00E0639C">
            <w:pPr>
              <w:spacing w:after="0" w:line="240" w:lineRule="auto"/>
              <w:ind w:left="560" w:hanging="560"/>
              <w:rPr>
                <w:sz w:val="18"/>
                <w:lang w:eastAsia="pl-PL"/>
              </w:rPr>
            </w:pPr>
            <w:r w:rsidRPr="00551CD3">
              <w:rPr>
                <w:sz w:val="18"/>
                <w:lang w:eastAsia="pl-PL"/>
              </w:rPr>
              <w:t xml:space="preserve">[1] </w:t>
            </w:r>
            <w:r>
              <w:rPr>
                <w:sz w:val="18"/>
                <w:lang w:eastAsia="pl-PL"/>
              </w:rPr>
              <w:t>Materiały i zasoby opublikowane na witrynie kursu.</w:t>
            </w:r>
          </w:p>
          <w:p w:rsidR="00E0639C" w:rsidRDefault="00E0639C" w:rsidP="00E0639C">
            <w:pPr>
              <w:spacing w:after="0" w:line="240" w:lineRule="auto"/>
              <w:ind w:left="560" w:hanging="560"/>
              <w:rPr>
                <w:sz w:val="18"/>
                <w:lang w:eastAsia="pl-PL"/>
              </w:rPr>
            </w:pPr>
            <w:r>
              <w:rPr>
                <w:sz w:val="18"/>
                <w:lang w:eastAsia="pl-PL"/>
              </w:rPr>
              <w:t xml:space="preserve">[2] </w:t>
            </w:r>
            <w:proofErr w:type="spellStart"/>
            <w:r w:rsidRPr="00F24092">
              <w:rPr>
                <w:sz w:val="18"/>
                <w:lang w:eastAsia="pl-PL"/>
              </w:rPr>
              <w:t>Bradford</w:t>
            </w:r>
            <w:proofErr w:type="spellEnd"/>
            <w:r w:rsidRPr="00F24092">
              <w:rPr>
                <w:sz w:val="18"/>
                <w:lang w:eastAsia="pl-PL"/>
              </w:rPr>
              <w:t xml:space="preserve"> R</w:t>
            </w:r>
            <w:r>
              <w:rPr>
                <w:sz w:val="18"/>
                <w:lang w:eastAsia="pl-PL"/>
              </w:rPr>
              <w:t xml:space="preserve">., </w:t>
            </w:r>
            <w:r w:rsidRPr="00F24092">
              <w:rPr>
                <w:sz w:val="18"/>
                <w:lang w:eastAsia="pl-PL"/>
              </w:rPr>
              <w:t>Podstawy sieci komputerowych</w:t>
            </w:r>
            <w:r>
              <w:rPr>
                <w:sz w:val="18"/>
                <w:lang w:eastAsia="pl-PL"/>
              </w:rPr>
              <w:t>, WKŁ 2016.</w:t>
            </w:r>
          </w:p>
          <w:p w:rsidR="00E0639C" w:rsidRPr="00551CD3" w:rsidRDefault="00E0639C" w:rsidP="00E0639C">
            <w:pPr>
              <w:spacing w:after="0" w:line="240" w:lineRule="auto"/>
              <w:ind w:left="560" w:hanging="560"/>
              <w:rPr>
                <w:lang w:eastAsia="pl-PL"/>
              </w:rPr>
            </w:pPr>
            <w:r w:rsidRPr="00551CD3">
              <w:rPr>
                <w:sz w:val="18"/>
                <w:lang w:eastAsia="pl-PL"/>
              </w:rPr>
              <w:t>[</w:t>
            </w:r>
            <w:r>
              <w:rPr>
                <w:sz w:val="18"/>
                <w:lang w:eastAsia="pl-PL"/>
              </w:rPr>
              <w:t>3</w:t>
            </w:r>
            <w:r w:rsidRPr="00551CD3">
              <w:rPr>
                <w:sz w:val="18"/>
                <w:lang w:eastAsia="pl-PL"/>
              </w:rPr>
              <w:t xml:space="preserve">] </w:t>
            </w:r>
            <w:proofErr w:type="spellStart"/>
            <w:r>
              <w:rPr>
                <w:sz w:val="18"/>
                <w:lang w:eastAsia="pl-PL"/>
              </w:rPr>
              <w:t>Liderman</w:t>
            </w:r>
            <w:proofErr w:type="spellEnd"/>
            <w:r>
              <w:rPr>
                <w:sz w:val="18"/>
                <w:lang w:eastAsia="pl-PL"/>
              </w:rPr>
              <w:t xml:space="preserve"> K., </w:t>
            </w:r>
            <w:r w:rsidRPr="001D486D">
              <w:rPr>
                <w:sz w:val="18"/>
                <w:lang w:eastAsia="pl-PL"/>
              </w:rPr>
              <w:t>Bezpieczeństwo informacyjne</w:t>
            </w:r>
            <w:r>
              <w:rPr>
                <w:sz w:val="18"/>
                <w:lang w:eastAsia="pl-PL"/>
              </w:rPr>
              <w:t>, WN PWN 2015.</w:t>
            </w:r>
          </w:p>
          <w:p w:rsidR="00E0639C" w:rsidRPr="00551CD3" w:rsidRDefault="00E0639C" w:rsidP="00E0639C">
            <w:pPr>
              <w:spacing w:after="0" w:line="240" w:lineRule="auto"/>
              <w:ind w:left="560" w:hanging="560"/>
              <w:rPr>
                <w:lang w:eastAsia="pl-PL"/>
              </w:rPr>
            </w:pPr>
            <w:r w:rsidRPr="006F734E">
              <w:rPr>
                <w:sz w:val="18"/>
                <w:lang w:val="en-US" w:eastAsia="pl-PL"/>
              </w:rPr>
              <w:t xml:space="preserve">[4] </w:t>
            </w:r>
            <w:proofErr w:type="spellStart"/>
            <w:r w:rsidRPr="006F734E">
              <w:rPr>
                <w:sz w:val="18"/>
                <w:lang w:val="en-US" w:eastAsia="pl-PL"/>
              </w:rPr>
              <w:t>Wójcik</w:t>
            </w:r>
            <w:proofErr w:type="spellEnd"/>
            <w:r w:rsidRPr="006F734E">
              <w:rPr>
                <w:sz w:val="18"/>
                <w:lang w:val="en-US" w:eastAsia="pl-PL"/>
              </w:rPr>
              <w:t xml:space="preserve"> Ł., </w:t>
            </w:r>
            <w:proofErr w:type="spellStart"/>
            <w:r w:rsidRPr="006F734E">
              <w:rPr>
                <w:sz w:val="18"/>
                <w:lang w:val="en-US" w:eastAsia="pl-PL"/>
              </w:rPr>
              <w:t>Bród</w:t>
            </w:r>
            <w:proofErr w:type="spellEnd"/>
            <w:r w:rsidRPr="006F734E">
              <w:rPr>
                <w:sz w:val="18"/>
                <w:lang w:val="en-US" w:eastAsia="pl-PL"/>
              </w:rPr>
              <w:t xml:space="preserve"> M., WordPress 4. </w:t>
            </w:r>
            <w:r w:rsidRPr="006F126C">
              <w:rPr>
                <w:sz w:val="18"/>
                <w:lang w:eastAsia="pl-PL"/>
              </w:rPr>
              <w:t>Instalacja i zarządzanie</w:t>
            </w:r>
            <w:r>
              <w:rPr>
                <w:sz w:val="18"/>
                <w:lang w:eastAsia="pl-PL"/>
              </w:rPr>
              <w:t>, Helion 2015.</w:t>
            </w:r>
          </w:p>
          <w:p w:rsidR="00E0639C" w:rsidRPr="005C0A9C" w:rsidRDefault="00E0639C" w:rsidP="00E0639C">
            <w:pPr>
              <w:spacing w:after="0" w:line="240" w:lineRule="auto"/>
            </w:pPr>
            <w:r w:rsidRPr="00551CD3">
              <w:rPr>
                <w:sz w:val="18"/>
                <w:lang w:eastAsia="pl-PL"/>
              </w:rPr>
              <w:t>[</w:t>
            </w:r>
            <w:r>
              <w:rPr>
                <w:sz w:val="18"/>
                <w:lang w:eastAsia="pl-PL"/>
              </w:rPr>
              <w:t>5</w:t>
            </w:r>
            <w:r w:rsidRPr="00551CD3">
              <w:rPr>
                <w:sz w:val="18"/>
                <w:lang w:eastAsia="pl-PL"/>
              </w:rPr>
              <w:t>]</w:t>
            </w:r>
            <w:r>
              <w:rPr>
                <w:sz w:val="18"/>
                <w:lang w:eastAsia="pl-PL"/>
              </w:rPr>
              <w:t xml:space="preserve"> </w:t>
            </w:r>
            <w:proofErr w:type="spellStart"/>
            <w:r w:rsidRPr="00E96788">
              <w:rPr>
                <w:sz w:val="18"/>
                <w:lang w:eastAsia="pl-PL"/>
              </w:rPr>
              <w:t>Shreves</w:t>
            </w:r>
            <w:proofErr w:type="spellEnd"/>
            <w:r w:rsidRPr="00E96788">
              <w:rPr>
                <w:sz w:val="18"/>
                <w:lang w:eastAsia="pl-PL"/>
              </w:rPr>
              <w:t xml:space="preserve"> R</w:t>
            </w:r>
            <w:r>
              <w:rPr>
                <w:sz w:val="18"/>
                <w:lang w:eastAsia="pl-PL"/>
              </w:rPr>
              <w:t xml:space="preserve">., </w:t>
            </w:r>
            <w:proofErr w:type="spellStart"/>
            <w:r w:rsidRPr="00E96788">
              <w:rPr>
                <w:sz w:val="18"/>
                <w:lang w:eastAsia="pl-PL"/>
              </w:rPr>
              <w:t>Joomla</w:t>
            </w:r>
            <w:proofErr w:type="spellEnd"/>
            <w:r w:rsidRPr="00E96788">
              <w:rPr>
                <w:sz w:val="18"/>
                <w:lang w:eastAsia="pl-PL"/>
              </w:rPr>
              <w:t>! Biblia. Wydanie II</w:t>
            </w:r>
            <w:r>
              <w:rPr>
                <w:sz w:val="18"/>
                <w:lang w:eastAsia="pl-PL"/>
              </w:rPr>
              <w:t>, Helion 2013.</w:t>
            </w:r>
          </w:p>
          <w:p w:rsidR="00551CD3" w:rsidRPr="00E0639C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E0639C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E0639C" w:rsidRPr="00551CD3" w:rsidRDefault="00E0639C" w:rsidP="00E0639C">
            <w:pPr>
              <w:spacing w:after="0" w:line="240" w:lineRule="auto"/>
              <w:ind w:left="560" w:hanging="560"/>
              <w:rPr>
                <w:lang w:eastAsia="pl-PL"/>
              </w:rPr>
            </w:pPr>
            <w:r w:rsidRPr="00551CD3">
              <w:rPr>
                <w:sz w:val="18"/>
                <w:lang w:eastAsia="pl-PL"/>
              </w:rPr>
              <w:t xml:space="preserve">[1] </w:t>
            </w:r>
            <w:r>
              <w:rPr>
                <w:sz w:val="18"/>
                <w:lang w:eastAsia="pl-PL"/>
              </w:rPr>
              <w:t>Strony internetowe dostawców oprogramowania/usług oraz vortale technologiczne.</w:t>
            </w:r>
          </w:p>
          <w:p w:rsidR="00E0639C" w:rsidRPr="00551CD3" w:rsidRDefault="00E0639C" w:rsidP="00E0639C">
            <w:pPr>
              <w:spacing w:after="0" w:line="240" w:lineRule="auto"/>
              <w:ind w:left="560" w:hanging="560"/>
              <w:rPr>
                <w:lang w:eastAsia="pl-PL"/>
              </w:rPr>
            </w:pPr>
            <w:r w:rsidRPr="00551CD3">
              <w:rPr>
                <w:sz w:val="18"/>
                <w:lang w:eastAsia="pl-PL"/>
              </w:rPr>
              <w:t xml:space="preserve">[2] </w:t>
            </w:r>
            <w:r w:rsidRPr="001D486D">
              <w:rPr>
                <w:sz w:val="18"/>
                <w:lang w:eastAsia="pl-PL"/>
              </w:rPr>
              <w:t>Kołodziej</w:t>
            </w:r>
            <w:r>
              <w:rPr>
                <w:sz w:val="18"/>
                <w:lang w:eastAsia="pl-PL"/>
              </w:rPr>
              <w:t xml:space="preserve"> M.</w:t>
            </w:r>
            <w:r w:rsidRPr="001D486D">
              <w:rPr>
                <w:sz w:val="18"/>
                <w:lang w:eastAsia="pl-PL"/>
              </w:rPr>
              <w:t>, Kluska</w:t>
            </w:r>
            <w:r>
              <w:rPr>
                <w:sz w:val="18"/>
                <w:lang w:eastAsia="pl-PL"/>
              </w:rPr>
              <w:t xml:space="preserve"> M.</w:t>
            </w:r>
            <w:r w:rsidRPr="001D486D">
              <w:rPr>
                <w:sz w:val="18"/>
                <w:lang w:eastAsia="pl-PL"/>
              </w:rPr>
              <w:t>, Litwiński</w:t>
            </w:r>
            <w:r>
              <w:rPr>
                <w:sz w:val="18"/>
                <w:lang w:eastAsia="pl-PL"/>
              </w:rPr>
              <w:t xml:space="preserve"> P., </w:t>
            </w:r>
            <w:r w:rsidRPr="001D486D">
              <w:rPr>
                <w:sz w:val="18"/>
                <w:lang w:eastAsia="pl-PL"/>
              </w:rPr>
              <w:t>Wanio</w:t>
            </w:r>
            <w:r>
              <w:rPr>
                <w:sz w:val="18"/>
                <w:lang w:eastAsia="pl-PL"/>
              </w:rPr>
              <w:t xml:space="preserve"> G., </w:t>
            </w:r>
            <w:r w:rsidRPr="001D486D">
              <w:rPr>
                <w:sz w:val="18"/>
                <w:lang w:eastAsia="pl-PL"/>
              </w:rPr>
              <w:t xml:space="preserve">Vademecum administratora </w:t>
            </w:r>
            <w:proofErr w:type="spellStart"/>
            <w:r w:rsidRPr="001D486D">
              <w:rPr>
                <w:sz w:val="18"/>
                <w:lang w:eastAsia="pl-PL"/>
              </w:rPr>
              <w:t>Bepieczeństwa</w:t>
            </w:r>
            <w:proofErr w:type="spellEnd"/>
            <w:r w:rsidRPr="001D486D">
              <w:rPr>
                <w:sz w:val="18"/>
                <w:lang w:eastAsia="pl-PL"/>
              </w:rPr>
              <w:t xml:space="preserve"> Informacji</w:t>
            </w:r>
            <w:r>
              <w:rPr>
                <w:sz w:val="18"/>
                <w:lang w:eastAsia="pl-PL"/>
              </w:rPr>
              <w:t>, Beck 2016.</w:t>
            </w:r>
          </w:p>
          <w:p w:rsidR="00E0639C" w:rsidRPr="00551CD3" w:rsidRDefault="00E0639C" w:rsidP="00E0639C">
            <w:pPr>
              <w:spacing w:after="0" w:line="240" w:lineRule="auto"/>
              <w:ind w:left="560" w:hanging="560"/>
              <w:rPr>
                <w:lang w:eastAsia="pl-PL"/>
              </w:rPr>
            </w:pPr>
            <w:r w:rsidRPr="00551CD3">
              <w:rPr>
                <w:sz w:val="18"/>
                <w:lang w:eastAsia="pl-PL"/>
              </w:rPr>
              <w:t xml:space="preserve">[3] </w:t>
            </w:r>
            <w:proofErr w:type="spellStart"/>
            <w:r w:rsidRPr="00F24092">
              <w:rPr>
                <w:sz w:val="18"/>
                <w:lang w:eastAsia="pl-PL"/>
              </w:rPr>
              <w:t>Castells</w:t>
            </w:r>
            <w:proofErr w:type="spellEnd"/>
            <w:r w:rsidRPr="00F24092">
              <w:rPr>
                <w:sz w:val="18"/>
                <w:lang w:eastAsia="pl-PL"/>
              </w:rPr>
              <w:t xml:space="preserve"> M</w:t>
            </w:r>
            <w:r>
              <w:rPr>
                <w:sz w:val="18"/>
                <w:lang w:eastAsia="pl-PL"/>
              </w:rPr>
              <w:t xml:space="preserve">., </w:t>
            </w:r>
            <w:r w:rsidRPr="00F24092">
              <w:rPr>
                <w:sz w:val="18"/>
                <w:lang w:eastAsia="pl-PL"/>
              </w:rPr>
              <w:t>Społeczeństwo sieci</w:t>
            </w:r>
            <w:r>
              <w:rPr>
                <w:sz w:val="18"/>
                <w:lang w:eastAsia="pl-PL"/>
              </w:rPr>
              <w:t>, WN PWN 2016.</w:t>
            </w:r>
          </w:p>
          <w:p w:rsidR="00E0639C" w:rsidRDefault="00E0639C" w:rsidP="00E0639C">
            <w:pPr>
              <w:spacing w:after="0" w:line="240" w:lineRule="auto"/>
              <w:rPr>
                <w:sz w:val="18"/>
                <w:lang w:eastAsia="pl-PL"/>
              </w:rPr>
            </w:pPr>
            <w:r w:rsidRPr="00551CD3">
              <w:rPr>
                <w:sz w:val="18"/>
                <w:lang w:eastAsia="pl-PL"/>
              </w:rPr>
              <w:t>[4]</w:t>
            </w:r>
            <w:r>
              <w:rPr>
                <w:sz w:val="18"/>
                <w:lang w:eastAsia="pl-PL"/>
              </w:rPr>
              <w:t xml:space="preserve"> </w:t>
            </w:r>
            <w:proofErr w:type="spellStart"/>
            <w:r w:rsidRPr="006F734E">
              <w:rPr>
                <w:sz w:val="18"/>
                <w:lang w:eastAsia="pl-PL"/>
              </w:rPr>
              <w:t>Chodorek</w:t>
            </w:r>
            <w:proofErr w:type="spellEnd"/>
            <w:r w:rsidRPr="006F734E">
              <w:rPr>
                <w:sz w:val="18"/>
                <w:lang w:eastAsia="pl-PL"/>
              </w:rPr>
              <w:t xml:space="preserve"> A</w:t>
            </w:r>
            <w:r>
              <w:rPr>
                <w:sz w:val="18"/>
                <w:lang w:eastAsia="pl-PL"/>
              </w:rPr>
              <w:t>.</w:t>
            </w:r>
            <w:r w:rsidRPr="006F734E">
              <w:rPr>
                <w:sz w:val="18"/>
                <w:lang w:eastAsia="pl-PL"/>
              </w:rPr>
              <w:t xml:space="preserve">, </w:t>
            </w:r>
            <w:proofErr w:type="spellStart"/>
            <w:r w:rsidRPr="006F734E">
              <w:rPr>
                <w:sz w:val="18"/>
                <w:lang w:eastAsia="pl-PL"/>
              </w:rPr>
              <w:t>Chodorek</w:t>
            </w:r>
            <w:proofErr w:type="spellEnd"/>
            <w:r w:rsidRPr="006F734E">
              <w:rPr>
                <w:sz w:val="18"/>
                <w:lang w:eastAsia="pl-PL"/>
              </w:rPr>
              <w:t xml:space="preserve"> R., Pach R.</w:t>
            </w:r>
            <w:r>
              <w:rPr>
                <w:sz w:val="18"/>
                <w:lang w:eastAsia="pl-PL"/>
              </w:rPr>
              <w:t xml:space="preserve">, </w:t>
            </w:r>
            <w:r w:rsidRPr="006F734E">
              <w:rPr>
                <w:sz w:val="18"/>
                <w:lang w:eastAsia="pl-PL"/>
              </w:rPr>
              <w:t>Dystrybucja danych w sieci Internet</w:t>
            </w:r>
            <w:r>
              <w:rPr>
                <w:sz w:val="18"/>
                <w:lang w:eastAsia="pl-PL"/>
              </w:rPr>
              <w:t>, WKŁ 2013.</w:t>
            </w:r>
          </w:p>
          <w:p w:rsidR="00551CD3" w:rsidRPr="00E0639C" w:rsidRDefault="00E0639C" w:rsidP="00E0639C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sz w:val="18"/>
                <w:lang w:eastAsia="pl-PL"/>
              </w:rPr>
              <w:t>[</w:t>
            </w:r>
            <w:r>
              <w:rPr>
                <w:sz w:val="18"/>
                <w:lang w:eastAsia="pl-PL"/>
              </w:rPr>
              <w:t>5</w:t>
            </w:r>
            <w:r w:rsidRPr="00551CD3">
              <w:rPr>
                <w:sz w:val="18"/>
                <w:lang w:eastAsia="pl-PL"/>
              </w:rPr>
              <w:t>]</w:t>
            </w:r>
            <w:r>
              <w:rPr>
                <w:sz w:val="18"/>
                <w:lang w:eastAsia="pl-PL"/>
              </w:rPr>
              <w:t xml:space="preserve"> </w:t>
            </w:r>
            <w:proofErr w:type="spellStart"/>
            <w:r>
              <w:rPr>
                <w:sz w:val="18"/>
                <w:lang w:eastAsia="pl-PL"/>
              </w:rPr>
              <w:t>Szpor</w:t>
            </w:r>
            <w:proofErr w:type="spellEnd"/>
            <w:r>
              <w:rPr>
                <w:sz w:val="18"/>
                <w:lang w:eastAsia="pl-PL"/>
              </w:rPr>
              <w:t xml:space="preserve"> G., </w:t>
            </w:r>
            <w:proofErr w:type="spellStart"/>
            <w:r w:rsidRPr="006F734E">
              <w:rPr>
                <w:sz w:val="18"/>
                <w:lang w:eastAsia="pl-PL"/>
              </w:rPr>
              <w:t>Cloud</w:t>
            </w:r>
            <w:proofErr w:type="spellEnd"/>
            <w:r w:rsidRPr="006F734E">
              <w:rPr>
                <w:sz w:val="18"/>
                <w:lang w:eastAsia="pl-PL"/>
              </w:rPr>
              <w:t xml:space="preserve"> </w:t>
            </w:r>
            <w:proofErr w:type="spellStart"/>
            <w:r w:rsidRPr="006F734E">
              <w:rPr>
                <w:sz w:val="18"/>
                <w:lang w:eastAsia="pl-PL"/>
              </w:rPr>
              <w:t>computing</w:t>
            </w:r>
            <w:proofErr w:type="spellEnd"/>
            <w:r w:rsidRPr="006F734E">
              <w:rPr>
                <w:sz w:val="18"/>
                <w:lang w:eastAsia="pl-PL"/>
              </w:rPr>
              <w:t xml:space="preserve"> Przetwarzanie w chmurach</w:t>
            </w:r>
            <w:r>
              <w:rPr>
                <w:sz w:val="18"/>
                <w:lang w:eastAsia="pl-PL"/>
              </w:rPr>
              <w:t>, Beck 2013.</w:t>
            </w:r>
          </w:p>
        </w:tc>
      </w:tr>
      <w:tr w:rsidR="00551CD3" w:rsidRPr="00C43228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D57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F64D57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0639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639C" w:rsidRPr="00E0639C" w:rsidRDefault="00E0639C" w:rsidP="00E0639C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E0639C">
              <w:rPr>
                <w:rFonts w:eastAsia="Times New Roman"/>
                <w:b/>
                <w:lang w:eastAsia="pl-PL"/>
              </w:rPr>
              <w:t xml:space="preserve">Wiesław Dobrowolski, wieslaw.dobrowolski@pwr.edu.pl  </w:t>
            </w:r>
          </w:p>
          <w:p w:rsidR="00551CD3" w:rsidRPr="00E0639C" w:rsidRDefault="00E0639C" w:rsidP="00E0639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0639C">
              <w:rPr>
                <w:rFonts w:eastAsia="Times New Roman"/>
                <w:b/>
                <w:lang w:eastAsia="pl-PL"/>
              </w:rPr>
              <w:t>Ewa Prałat, ewa.pralat@pwr.edu.pl</w:t>
            </w:r>
          </w:p>
        </w:tc>
      </w:tr>
    </w:tbl>
    <w:p w:rsidR="00551CD3" w:rsidRPr="00E0639C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E0639C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E0639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3CEE"/>
    <w:rsid w:val="0009548D"/>
    <w:rsid w:val="000F1A1A"/>
    <w:rsid w:val="00103BCA"/>
    <w:rsid w:val="00125A18"/>
    <w:rsid w:val="001503EC"/>
    <w:rsid w:val="0016450C"/>
    <w:rsid w:val="00201351"/>
    <w:rsid w:val="002260CB"/>
    <w:rsid w:val="002302A0"/>
    <w:rsid w:val="00232C07"/>
    <w:rsid w:val="002F4E3E"/>
    <w:rsid w:val="00391965"/>
    <w:rsid w:val="003A517A"/>
    <w:rsid w:val="003B6762"/>
    <w:rsid w:val="003B6C96"/>
    <w:rsid w:val="003B7CCA"/>
    <w:rsid w:val="003C337D"/>
    <w:rsid w:val="004244A5"/>
    <w:rsid w:val="0055078F"/>
    <w:rsid w:val="00551CD3"/>
    <w:rsid w:val="005E15C5"/>
    <w:rsid w:val="00686555"/>
    <w:rsid w:val="006A103E"/>
    <w:rsid w:val="006F2115"/>
    <w:rsid w:val="006F7DD7"/>
    <w:rsid w:val="00726225"/>
    <w:rsid w:val="0077451C"/>
    <w:rsid w:val="00795A00"/>
    <w:rsid w:val="007F7B5C"/>
    <w:rsid w:val="008D5923"/>
    <w:rsid w:val="008E023A"/>
    <w:rsid w:val="009652BA"/>
    <w:rsid w:val="009759EF"/>
    <w:rsid w:val="009C0D7F"/>
    <w:rsid w:val="009F5CE7"/>
    <w:rsid w:val="00A27BAE"/>
    <w:rsid w:val="00A407D8"/>
    <w:rsid w:val="00A549F1"/>
    <w:rsid w:val="00AA13D5"/>
    <w:rsid w:val="00BA602F"/>
    <w:rsid w:val="00BB1FED"/>
    <w:rsid w:val="00C25E8B"/>
    <w:rsid w:val="00C43228"/>
    <w:rsid w:val="00D3768E"/>
    <w:rsid w:val="00D509FD"/>
    <w:rsid w:val="00D5178F"/>
    <w:rsid w:val="00E0639C"/>
    <w:rsid w:val="00F03D27"/>
    <w:rsid w:val="00F1743F"/>
    <w:rsid w:val="00F56B81"/>
    <w:rsid w:val="00F64D57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6F83C0DB</Template>
  <TotalTime>41</TotalTime>
  <Pages>3</Pages>
  <Words>952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11</cp:revision>
  <cp:lastPrinted>2020-02-06T07:31:00Z</cp:lastPrinted>
  <dcterms:created xsi:type="dcterms:W3CDTF">2020-03-02T11:01:00Z</dcterms:created>
  <dcterms:modified xsi:type="dcterms:W3CDTF">2020-09-28T07:58:00Z</dcterms:modified>
</cp:coreProperties>
</file>